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132CB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FREKE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37665849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55A762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035AA8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9 May1408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at sea under the</w:t>
      </w:r>
    </w:p>
    <w:p w14:paraId="74B9A2D7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Edmund Holland, Earl of Kent(q.v.).</w:t>
      </w:r>
    </w:p>
    <w:p w14:paraId="10A8FAB5" w14:textId="77777777" w:rsidR="009573E3" w:rsidRDefault="009573E3" w:rsidP="009573E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m10,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DA6BB1C" w14:textId="77777777" w:rsidR="009573E3" w:rsidRDefault="009573E3" w:rsidP="009573E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4064F458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FE9F45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23108F5" w14:textId="77777777" w:rsidR="009573E3" w:rsidRDefault="009573E3" w:rsidP="009573E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March 2023</w:t>
      </w:r>
    </w:p>
    <w:p w14:paraId="26D72F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DE09" w14:textId="77777777" w:rsidR="009573E3" w:rsidRDefault="009573E3" w:rsidP="009139A6">
      <w:r>
        <w:separator/>
      </w:r>
    </w:p>
  </w:endnote>
  <w:endnote w:type="continuationSeparator" w:id="0">
    <w:p w14:paraId="276A98A5" w14:textId="77777777" w:rsidR="009573E3" w:rsidRDefault="009573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D2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AD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D4F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7549" w14:textId="77777777" w:rsidR="009573E3" w:rsidRDefault="009573E3" w:rsidP="009139A6">
      <w:r>
        <w:separator/>
      </w:r>
    </w:p>
  </w:footnote>
  <w:footnote w:type="continuationSeparator" w:id="0">
    <w:p w14:paraId="421866F8" w14:textId="77777777" w:rsidR="009573E3" w:rsidRDefault="009573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5B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97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8F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E3"/>
    <w:rsid w:val="000666E0"/>
    <w:rsid w:val="002510B7"/>
    <w:rsid w:val="005C130B"/>
    <w:rsid w:val="00826F5C"/>
    <w:rsid w:val="009139A6"/>
    <w:rsid w:val="009448BB"/>
    <w:rsid w:val="00947624"/>
    <w:rsid w:val="009573E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5A976"/>
  <w15:chartTrackingRefBased/>
  <w15:docId w15:val="{7DD0218C-8BBB-4198-9689-7F6FE11F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2023-03-31T20:08:00Z</dcterms:created>
  <dcterms:modified xsi:type="dcterms:W3CDTF">2023-03-31T20:09:00Z</dcterms:modified>
</cp:coreProperties>
</file>